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0B9" w:rsidRPr="002C20B9" w:rsidRDefault="002C20B9" w:rsidP="001F34BC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Lockport City School District</w:t>
      </w:r>
    </w:p>
    <w:p w:rsidR="002C20B9" w:rsidRDefault="002C20B9" w:rsidP="002C20B9">
      <w:pPr>
        <w:spacing w:after="0"/>
        <w:jc w:val="center"/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 xml:space="preserve">Grade </w:t>
      </w:r>
      <w:r w:rsidR="00E3485C">
        <w:rPr>
          <w:b/>
          <w:sz w:val="28"/>
          <w:szCs w:val="28"/>
        </w:rPr>
        <w:t>3</w:t>
      </w:r>
      <w:r w:rsidRPr="002C20B9">
        <w:rPr>
          <w:b/>
          <w:sz w:val="28"/>
          <w:szCs w:val="28"/>
        </w:rPr>
        <w:t xml:space="preserve"> </w:t>
      </w:r>
      <w:r w:rsidR="007A2D2A">
        <w:rPr>
          <w:b/>
          <w:sz w:val="28"/>
          <w:szCs w:val="28"/>
        </w:rPr>
        <w:t xml:space="preserve">Timed </w:t>
      </w:r>
      <w:r w:rsidRPr="002C20B9">
        <w:rPr>
          <w:b/>
          <w:sz w:val="28"/>
          <w:szCs w:val="28"/>
        </w:rPr>
        <w:t>Writing Task and Rubric</w:t>
      </w:r>
      <w:r w:rsidR="00417132">
        <w:rPr>
          <w:b/>
          <w:sz w:val="28"/>
          <w:szCs w:val="28"/>
        </w:rPr>
        <w:t xml:space="preserve"> for Informational Writing</w:t>
      </w:r>
    </w:p>
    <w:p w:rsidR="002C20B9" w:rsidRPr="002C20B9" w:rsidRDefault="002C20B9" w:rsidP="002C20B9">
      <w:pPr>
        <w:spacing w:after="0"/>
        <w:jc w:val="center"/>
        <w:rPr>
          <w:b/>
          <w:sz w:val="28"/>
          <w:szCs w:val="28"/>
        </w:rPr>
      </w:pP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Directions:</w:t>
      </w:r>
    </w:p>
    <w:p w:rsidR="002C20B9" w:rsidRPr="002C20B9" w:rsidRDefault="002C20B9" w:rsidP="002C20B9">
      <w:pPr>
        <w:rPr>
          <w:sz w:val="28"/>
          <w:szCs w:val="28"/>
        </w:rPr>
      </w:pPr>
      <w:r w:rsidRPr="002C20B9">
        <w:rPr>
          <w:sz w:val="28"/>
          <w:szCs w:val="28"/>
        </w:rPr>
        <w:t xml:space="preserve">Writers will read </w:t>
      </w:r>
      <w:r w:rsidR="002E4517">
        <w:rPr>
          <w:sz w:val="28"/>
          <w:szCs w:val="28"/>
        </w:rPr>
        <w:t xml:space="preserve">a variety of </w:t>
      </w:r>
      <w:r w:rsidR="00E3485C">
        <w:rPr>
          <w:sz w:val="28"/>
          <w:szCs w:val="28"/>
        </w:rPr>
        <w:t>texts about a chosen animal and its adaptations</w:t>
      </w:r>
      <w:r w:rsidRPr="002C20B9">
        <w:rPr>
          <w:sz w:val="28"/>
          <w:szCs w:val="28"/>
        </w:rPr>
        <w:t>.</w:t>
      </w:r>
      <w:r w:rsidR="002E4517">
        <w:rPr>
          <w:sz w:val="28"/>
          <w:szCs w:val="28"/>
        </w:rPr>
        <w:t xml:space="preserve"> They will use what is learned about their topic of study to </w:t>
      </w:r>
      <w:r w:rsidR="00E3485C">
        <w:rPr>
          <w:sz w:val="28"/>
          <w:szCs w:val="28"/>
        </w:rPr>
        <w:t>compose an informational piece wherein they examine their selected topic and convey ideas and information clearly</w:t>
      </w:r>
      <w:r w:rsidR="002E4517">
        <w:rPr>
          <w:sz w:val="28"/>
          <w:szCs w:val="28"/>
        </w:rPr>
        <w:t>.</w:t>
      </w:r>
    </w:p>
    <w:p w:rsidR="002C20B9" w:rsidRPr="002C20B9" w:rsidRDefault="002C20B9" w:rsidP="002C20B9">
      <w:pPr>
        <w:rPr>
          <w:b/>
          <w:sz w:val="28"/>
          <w:szCs w:val="28"/>
        </w:rPr>
      </w:pPr>
      <w:r w:rsidRPr="002C20B9">
        <w:rPr>
          <w:b/>
          <w:sz w:val="28"/>
          <w:szCs w:val="28"/>
        </w:rPr>
        <w:t>Successful writers will demonstrate</w:t>
      </w:r>
      <w:r w:rsidR="007A2D2A">
        <w:rPr>
          <w:b/>
          <w:sz w:val="28"/>
          <w:szCs w:val="28"/>
        </w:rPr>
        <w:t xml:space="preserve"> the ability to</w:t>
      </w:r>
      <w:r w:rsidRPr="002C20B9">
        <w:rPr>
          <w:b/>
          <w:sz w:val="28"/>
          <w:szCs w:val="28"/>
        </w:rPr>
        <w:t>:</w:t>
      </w:r>
    </w:p>
    <w:p w:rsidR="002E4517" w:rsidRPr="002E4517" w:rsidRDefault="002E4517" w:rsidP="002E4517">
      <w:pPr>
        <w:ind w:left="1530"/>
        <w:contextualSpacing/>
        <w:rPr>
          <w:sz w:val="28"/>
          <w:szCs w:val="28"/>
        </w:rPr>
      </w:pP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Write informative/explanatory texts to examine a topic and convey ideas and information clearly. (W.3.2 a-d)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a. Introduce a topic and group related information together; include illustrations when useful to aiding comprehension.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b. Develop the topic with facts, definitions, and details.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 xml:space="preserve">c. Use linking words and phrases (e.g., also, another, and, </w:t>
      </w:r>
      <w:proofErr w:type="spellStart"/>
      <w:r w:rsidRPr="00E3485C">
        <w:rPr>
          <w:sz w:val="28"/>
          <w:szCs w:val="28"/>
        </w:rPr>
        <w:t>more</w:t>
      </w:r>
      <w:proofErr w:type="gramStart"/>
      <w:r w:rsidRPr="00E3485C">
        <w:rPr>
          <w:sz w:val="28"/>
          <w:szCs w:val="28"/>
        </w:rPr>
        <w:t>,but</w:t>
      </w:r>
      <w:proofErr w:type="spellEnd"/>
      <w:proofErr w:type="gramEnd"/>
      <w:r w:rsidRPr="00E3485C">
        <w:rPr>
          <w:sz w:val="28"/>
          <w:szCs w:val="28"/>
        </w:rPr>
        <w:t>) to connect ideas within categories of information.</w:t>
      </w:r>
    </w:p>
    <w:p w:rsidR="00E3485C" w:rsidRPr="00E3485C" w:rsidRDefault="00E3485C" w:rsidP="00E3485C">
      <w:pPr>
        <w:ind w:left="1440"/>
        <w:rPr>
          <w:sz w:val="28"/>
          <w:szCs w:val="28"/>
        </w:rPr>
      </w:pPr>
      <w:r w:rsidRPr="00E3485C">
        <w:rPr>
          <w:sz w:val="28"/>
          <w:szCs w:val="28"/>
        </w:rPr>
        <w:t>d. Provide a concluding statement or section</w:t>
      </w:r>
    </w:p>
    <w:p w:rsidR="002E4517" w:rsidRDefault="002E4517" w:rsidP="002E4517">
      <w:pPr>
        <w:ind w:left="1530"/>
        <w:contextualSpacing/>
        <w:rPr>
          <w:sz w:val="28"/>
          <w:szCs w:val="28"/>
        </w:rPr>
      </w:pPr>
    </w:p>
    <w:p w:rsidR="00E3485C" w:rsidRDefault="00E3485C" w:rsidP="002E4517">
      <w:pPr>
        <w:ind w:left="1530"/>
        <w:contextualSpacing/>
        <w:rPr>
          <w:sz w:val="28"/>
          <w:szCs w:val="28"/>
        </w:rPr>
      </w:pPr>
    </w:p>
    <w:p w:rsidR="00E3485C" w:rsidRPr="002E4517" w:rsidRDefault="00E3485C" w:rsidP="002E4517">
      <w:pPr>
        <w:ind w:left="1530"/>
        <w:contextualSpacing/>
        <w:rPr>
          <w:sz w:val="28"/>
          <w:szCs w:val="28"/>
        </w:rPr>
      </w:pPr>
    </w:p>
    <w:p w:rsidR="002E4517" w:rsidRDefault="002E4517" w:rsidP="00E3485C">
      <w:pPr>
        <w:rPr>
          <w:b/>
          <w:sz w:val="24"/>
          <w:szCs w:val="24"/>
        </w:rPr>
      </w:pPr>
    </w:p>
    <w:p w:rsidR="002E4517" w:rsidRPr="002C20B9" w:rsidRDefault="002E4517" w:rsidP="007A2D2A">
      <w:pPr>
        <w:rPr>
          <w:b/>
          <w:sz w:val="24"/>
          <w:szCs w:val="24"/>
        </w:rPr>
      </w:pPr>
    </w:p>
    <w:p w:rsidR="00DA1B8C" w:rsidRPr="006D5FE5" w:rsidRDefault="006D5FE5" w:rsidP="00DA1B8C">
      <w:pPr>
        <w:spacing w:after="0"/>
        <w:jc w:val="center"/>
        <w:rPr>
          <w:b/>
          <w:sz w:val="28"/>
          <w:szCs w:val="28"/>
        </w:rPr>
      </w:pPr>
      <w:r w:rsidRPr="006D5FE5">
        <w:rPr>
          <w:b/>
          <w:sz w:val="28"/>
          <w:szCs w:val="28"/>
        </w:rPr>
        <w:lastRenderedPageBreak/>
        <w:t>GRADE 3 TIMED WRITING TASK</w:t>
      </w:r>
    </w:p>
    <w:p w:rsidR="002C20B9" w:rsidRDefault="002C20B9" w:rsidP="00DA1B8C">
      <w:pPr>
        <w:spacing w:after="0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DA1B8C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IDEAS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WRITER’S VOICE</w:t>
            </w:r>
          </w:p>
        </w:tc>
        <w:tc>
          <w:tcPr>
            <w:tcW w:w="4848" w:type="dxa"/>
            <w:shd w:val="clear" w:color="auto" w:fill="C6D9F1"/>
          </w:tcPr>
          <w:p w:rsidR="00DA1B8C" w:rsidRPr="007F2D24" w:rsidRDefault="00DA1B8C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ORGANIZATION</w:t>
            </w:r>
          </w:p>
        </w:tc>
      </w:tr>
      <w:tr w:rsidR="00DA1B8C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4A68CE" w:rsidRPr="007F2D24" w:rsidRDefault="003173F2" w:rsidP="007F2D24">
            <w:pPr>
              <w:spacing w:after="0" w:line="240" w:lineRule="auto"/>
            </w:pPr>
            <w:r w:rsidRPr="007F2D24">
              <w:t>My writin</w:t>
            </w:r>
            <w:r w:rsidR="004A68CE" w:rsidRPr="007F2D24">
              <w:t xml:space="preserve">g is </w:t>
            </w:r>
            <w:r w:rsidR="00B141D6" w:rsidRPr="007F2D24">
              <w:t>fascinating</w:t>
            </w:r>
            <w:r w:rsidR="004A68CE" w:rsidRPr="007F2D24">
              <w:t>. It sparks my readers’ curiosities.</w:t>
            </w:r>
          </w:p>
          <w:p w:rsidR="00E44B87" w:rsidRDefault="00E44B87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3173F2" w:rsidRPr="007F2D24">
              <w:t>meaningful and focused.</w:t>
            </w:r>
            <w:r w:rsidRPr="007F2D24">
              <w:t xml:space="preserve"> </w:t>
            </w:r>
          </w:p>
          <w:p w:rsidR="00E831BE" w:rsidRPr="007F2D24" w:rsidRDefault="00E831BE" w:rsidP="007F2D24">
            <w:pPr>
              <w:spacing w:after="0" w:line="240" w:lineRule="auto"/>
            </w:pPr>
          </w:p>
          <w:p w:rsidR="002C20B9" w:rsidRPr="007F2D24" w:rsidRDefault="002C20B9" w:rsidP="007F2D24">
            <w:pPr>
              <w:spacing w:after="0" w:line="240" w:lineRule="auto"/>
            </w:pPr>
          </w:p>
          <w:p w:rsidR="003173F2" w:rsidRPr="007F2D24" w:rsidRDefault="003173F2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E831BE" w:rsidRDefault="00E831BE" w:rsidP="007A2D2A">
            <w:pPr>
              <w:spacing w:after="0" w:line="240" w:lineRule="auto"/>
            </w:pPr>
            <w:r w:rsidRPr="007F2D24">
              <w:t xml:space="preserve">My writing </w:t>
            </w:r>
            <w:r w:rsidR="007A2D2A">
              <w:t xml:space="preserve">voice sounds formal. It is clear that I’m trying to inform my audience, and I </w:t>
            </w:r>
            <w:r w:rsidR="00417132">
              <w:t>speak like an expert.</w:t>
            </w:r>
          </w:p>
          <w:p w:rsidR="007A2D2A" w:rsidRDefault="007A2D2A" w:rsidP="007A2D2A">
            <w:pPr>
              <w:spacing w:after="0" w:line="240" w:lineRule="auto"/>
            </w:pPr>
          </w:p>
          <w:p w:rsidR="007A2D2A" w:rsidRPr="007F2D24" w:rsidRDefault="007A2D2A" w:rsidP="007A2D2A">
            <w:pPr>
              <w:spacing w:after="0" w:line="240" w:lineRule="auto"/>
            </w:pPr>
            <w:r>
              <w:t>It is clear that I know my stuff and can be trusted as a source because I use many facts and supporting details.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E831BE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E44B87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</w:t>
            </w:r>
            <w:r w:rsidR="00300A3A" w:rsidRPr="007F2D24">
              <w:rPr>
                <w:b/>
              </w:rPr>
              <w:t>_____</w:t>
            </w:r>
          </w:p>
          <w:p w:rsidR="006D5FE5" w:rsidRDefault="006D5FE5" w:rsidP="006D5FE5">
            <w:pPr>
              <w:spacing w:after="0" w:line="240" w:lineRule="auto"/>
            </w:pPr>
            <w:r>
              <w:t>I grab my reader’s attention right from the start, build interest throughout, and end in a way that satisfies the reader. I use transitions to move readers from one part of the text to another.</w:t>
            </w:r>
          </w:p>
          <w:p w:rsidR="006D5FE5" w:rsidRDefault="006D5FE5" w:rsidP="006D5FE5">
            <w:pPr>
              <w:spacing w:after="0" w:line="240" w:lineRule="auto"/>
            </w:pPr>
          </w:p>
          <w:p w:rsidR="00300A3A" w:rsidRPr="007F2D24" w:rsidRDefault="006D5FE5" w:rsidP="006D5FE5">
            <w:pPr>
              <w:spacing w:after="0" w:line="240" w:lineRule="auto"/>
            </w:pPr>
            <w:r>
              <w:t>I add details and clues in just the right places.</w:t>
            </w:r>
          </w:p>
        </w:tc>
      </w:tr>
      <w:tr w:rsidR="00DA1B8C" w:rsidRPr="007F2D24" w:rsidTr="007F2D24">
        <w:trPr>
          <w:trHeight w:val="2960"/>
        </w:trPr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descriptive. It provides details about my topic.</w:t>
            </w:r>
          </w:p>
          <w:p w:rsidR="00B141D6" w:rsidRPr="007F2D24" w:rsidRDefault="00B141D6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  <w:r w:rsidRPr="007F2D24">
              <w:t>My message is taking shape, but I’m still not completely clear about what it might be.</w:t>
            </w:r>
          </w:p>
          <w:p w:rsidR="00300A3A" w:rsidRPr="007F2D24" w:rsidRDefault="00300A3A" w:rsidP="007F2D24">
            <w:pPr>
              <w:spacing w:after="0" w:line="240" w:lineRule="auto"/>
            </w:pPr>
          </w:p>
          <w:p w:rsidR="004A68CE" w:rsidRPr="007F2D24" w:rsidRDefault="004A68CE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</w:t>
            </w:r>
            <w:r w:rsidR="00300A3A" w:rsidRPr="007F2D24">
              <w:rPr>
                <w:b/>
              </w:rPr>
              <w:t>_____</w:t>
            </w:r>
          </w:p>
          <w:p w:rsidR="00B141D6" w:rsidRDefault="007A2D2A" w:rsidP="007F2D24">
            <w:pPr>
              <w:spacing w:after="0" w:line="240" w:lineRule="auto"/>
            </w:pPr>
            <w:r>
              <w:t>My voice changes throughout this piece. I am not quite sure how I want it to sound yet.</w:t>
            </w:r>
          </w:p>
          <w:p w:rsidR="007A2D2A" w:rsidRDefault="007A2D2A" w:rsidP="007F2D24">
            <w:pPr>
              <w:spacing w:after="0" w:line="240" w:lineRule="auto"/>
            </w:pPr>
          </w:p>
          <w:p w:rsidR="007A2D2A" w:rsidRDefault="007A2D2A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share several facts and details.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300A3A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My writing has a clear beginning, middle, and end.</w:t>
            </w:r>
          </w:p>
          <w:p w:rsidR="006D5FE5" w:rsidRPr="006D5FE5" w:rsidRDefault="006D5FE5" w:rsidP="006D5FE5">
            <w:pPr>
              <w:spacing w:after="0" w:line="240" w:lineRule="auto"/>
            </w:pPr>
          </w:p>
          <w:p w:rsidR="006D5FE5" w:rsidRPr="006D5FE5" w:rsidRDefault="006D5FE5" w:rsidP="006D5FE5">
            <w:pPr>
              <w:spacing w:after="0" w:line="240" w:lineRule="auto"/>
            </w:pPr>
          </w:p>
          <w:p w:rsidR="00415A28" w:rsidRPr="00417132" w:rsidRDefault="006D5FE5" w:rsidP="006D5FE5">
            <w:pPr>
              <w:spacing w:after="0" w:line="240" w:lineRule="auto"/>
            </w:pPr>
            <w:r w:rsidRPr="006D5FE5">
              <w:t>Some of my details seem out of place. I may spend too much time focusing on one part of my work, or I may rush through others.</w:t>
            </w:r>
          </w:p>
        </w:tc>
      </w:tr>
      <w:tr w:rsidR="00DA1B8C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DA1B8C" w:rsidRPr="007F2D24" w:rsidRDefault="003173F2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3173F2" w:rsidRPr="007F2D24" w:rsidRDefault="004A68CE" w:rsidP="007F2D24">
            <w:pPr>
              <w:spacing w:after="0" w:line="240" w:lineRule="auto"/>
            </w:pPr>
            <w:r w:rsidRPr="007F2D24">
              <w:t>My writing is vague. I don’t know enough about my topic yet.</w:t>
            </w:r>
          </w:p>
          <w:p w:rsidR="004A68CE" w:rsidRPr="007F2D24" w:rsidRDefault="004A68CE" w:rsidP="007F2D24">
            <w:pPr>
              <w:spacing w:after="0" w:line="240" w:lineRule="auto"/>
            </w:pPr>
          </w:p>
          <w:p w:rsidR="00E44B87" w:rsidRPr="007F2D24" w:rsidRDefault="00E44B87" w:rsidP="007F2D24">
            <w:pPr>
              <w:spacing w:after="0" w:line="240" w:lineRule="auto"/>
            </w:pPr>
          </w:p>
          <w:p w:rsidR="00E831BE" w:rsidRPr="007F2D24" w:rsidRDefault="004A68CE" w:rsidP="007F2D24">
            <w:pPr>
              <w:spacing w:after="0" w:line="240" w:lineRule="auto"/>
            </w:pPr>
            <w:r w:rsidRPr="007F2D24">
              <w:t xml:space="preserve">My message is </w:t>
            </w:r>
            <w:r w:rsidR="00E831BE" w:rsidRPr="007F2D24">
              <w:t>confusing. I’m still thinking-aloud on paper.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B141D6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</w:t>
            </w:r>
            <w:r w:rsidR="00300A3A" w:rsidRPr="007F2D24">
              <w:rPr>
                <w:b/>
              </w:rPr>
              <w:t>_____</w:t>
            </w:r>
          </w:p>
          <w:p w:rsidR="00B141D6" w:rsidRPr="007F2D24" w:rsidRDefault="00B141D6" w:rsidP="007F2D24">
            <w:pPr>
              <w:spacing w:after="0" w:line="240" w:lineRule="auto"/>
            </w:pPr>
            <w:r w:rsidRPr="007F2D24">
              <w:t xml:space="preserve">I don’t know enough about my own thoughts yet, </w:t>
            </w:r>
            <w:r w:rsidR="00E44B87" w:rsidRPr="007F2D24">
              <w:t>so readers can’t connect to a voice of any kind.</w:t>
            </w:r>
          </w:p>
          <w:p w:rsidR="00E44B87" w:rsidRPr="007F2D24" w:rsidRDefault="00E44B87" w:rsidP="007F2D24">
            <w:pPr>
              <w:spacing w:after="0" w:line="240" w:lineRule="auto"/>
            </w:pPr>
          </w:p>
          <w:p w:rsidR="00E44B87" w:rsidRDefault="00E44B87" w:rsidP="007F2D24">
            <w:pPr>
              <w:spacing w:after="0" w:line="240" w:lineRule="auto"/>
            </w:pPr>
          </w:p>
          <w:p w:rsidR="007A2D2A" w:rsidRPr="007F2D24" w:rsidRDefault="007A2D2A" w:rsidP="007F2D24">
            <w:pPr>
              <w:spacing w:after="0" w:line="240" w:lineRule="auto"/>
            </w:pPr>
            <w:r>
              <w:t>I need to use facts and details from my reading in order to sound like an authority.</w:t>
            </w:r>
          </w:p>
        </w:tc>
        <w:tc>
          <w:tcPr>
            <w:tcW w:w="4848" w:type="dxa"/>
            <w:shd w:val="clear" w:color="auto" w:fill="auto"/>
          </w:tcPr>
          <w:p w:rsidR="00DA1B8C" w:rsidRPr="007F2D24" w:rsidRDefault="00415A28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My writing is confusing.</w:t>
            </w:r>
          </w:p>
          <w:p w:rsidR="006D5FE5" w:rsidRPr="006D5FE5" w:rsidRDefault="006D5FE5" w:rsidP="006D5FE5">
            <w:pPr>
              <w:spacing w:after="0" w:line="240" w:lineRule="auto"/>
            </w:pP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My writing doesn’t include a hook, the body of my work may be jumbled, or my conclusion might be rushed or missing.</w:t>
            </w:r>
          </w:p>
          <w:p w:rsidR="006D5FE5" w:rsidRPr="006D5FE5" w:rsidRDefault="006D5FE5" w:rsidP="006D5FE5">
            <w:pPr>
              <w:spacing w:after="0" w:line="240" w:lineRule="auto"/>
            </w:pPr>
          </w:p>
          <w:p w:rsidR="006D5FE5" w:rsidRPr="006D5FE5" w:rsidRDefault="006D5FE5" w:rsidP="006D5FE5">
            <w:pPr>
              <w:spacing w:after="0" w:line="240" w:lineRule="auto"/>
            </w:pPr>
            <w:r w:rsidRPr="006D5FE5">
              <w:t>Details are missing or out of place.</w:t>
            </w:r>
          </w:p>
          <w:p w:rsidR="004877C1" w:rsidRPr="007F2D24" w:rsidRDefault="004877C1" w:rsidP="006D5FE5">
            <w:pPr>
              <w:spacing w:after="0" w:line="240" w:lineRule="auto"/>
            </w:pPr>
          </w:p>
        </w:tc>
      </w:tr>
    </w:tbl>
    <w:p w:rsidR="004877C1" w:rsidRDefault="004877C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8"/>
        <w:gridCol w:w="4848"/>
        <w:gridCol w:w="4848"/>
      </w:tblGrid>
      <w:tr w:rsidR="004877C1" w:rsidRPr="007F2D24" w:rsidTr="007F2D24">
        <w:trPr>
          <w:trHeight w:val="390"/>
        </w:trPr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lastRenderedPageBreak/>
              <w:t>WORD CHOICE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SENTENCE FLUENCY</w:t>
            </w:r>
          </w:p>
        </w:tc>
        <w:tc>
          <w:tcPr>
            <w:tcW w:w="4848" w:type="dxa"/>
            <w:shd w:val="clear" w:color="auto" w:fill="C6D9F1"/>
          </w:tcPr>
          <w:p w:rsidR="004877C1" w:rsidRPr="007F2D24" w:rsidRDefault="004877C1" w:rsidP="007F2D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F2D24">
              <w:rPr>
                <w:b/>
                <w:sz w:val="24"/>
                <w:szCs w:val="24"/>
              </w:rPr>
              <w:t>CONVENTIONS</w:t>
            </w:r>
          </w:p>
        </w:tc>
      </w:tr>
      <w:tr w:rsidR="004877C1" w:rsidRPr="007F2D24" w:rsidTr="007F2D24">
        <w:trPr>
          <w:trHeight w:val="284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My writing includes </w:t>
            </w:r>
            <w:r w:rsidR="00955536" w:rsidRPr="007F2D24">
              <w:t xml:space="preserve">rich, </w:t>
            </w:r>
            <w:r w:rsidRPr="007F2D24">
              <w:t>precise words.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</w:p>
          <w:p w:rsidR="004877C1" w:rsidRPr="007F2D24" w:rsidRDefault="004877C1" w:rsidP="007F2D24">
            <w:pPr>
              <w:spacing w:after="0" w:line="240" w:lineRule="auto"/>
            </w:pPr>
          </w:p>
          <w:p w:rsidR="00955536" w:rsidRPr="007F2D24" w:rsidRDefault="00955536" w:rsidP="006D5FE5">
            <w:pPr>
              <w:spacing w:after="0" w:line="240" w:lineRule="auto"/>
            </w:pPr>
            <w:r w:rsidRPr="007F2D24">
              <w:t xml:space="preserve">The words that I choose help me to </w:t>
            </w:r>
            <w:r w:rsidR="007A2D2A">
              <w:t xml:space="preserve">create a strong, formal </w:t>
            </w:r>
            <w:r w:rsidRPr="007F2D24">
              <w:t>voice for my piece.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is meant to be read aloud. It sounds wonderful!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I vary my sentence structure on purpose. Each flows into the next, which keeps my readers interested.</w:t>
            </w:r>
          </w:p>
          <w:p w:rsidR="004877C1" w:rsidRPr="007F2D24" w:rsidRDefault="004877C1" w:rsidP="007F2D24">
            <w:pPr>
              <w:spacing w:after="0" w:line="240" w:lineRule="auto"/>
            </w:pPr>
            <w:r w:rsidRPr="007F2D24">
              <w:t xml:space="preserve"> </w:t>
            </w:r>
          </w:p>
          <w:p w:rsidR="00955536" w:rsidRPr="007F2D24" w:rsidRDefault="002E4517" w:rsidP="007F2D24">
            <w:pPr>
              <w:spacing w:after="0" w:line="240" w:lineRule="auto"/>
            </w:pPr>
            <w:r>
              <w:t>I use a variety of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EXPERIENCED_____</w:t>
            </w:r>
          </w:p>
          <w:p w:rsidR="004877C1" w:rsidRDefault="001F34BC" w:rsidP="007F2D24">
            <w:pPr>
              <w:spacing w:after="0" w:line="240" w:lineRule="auto"/>
            </w:pPr>
            <w:r w:rsidRPr="007F2D24">
              <w:t>My writing is nearly free of all errors in spelling, punctuation, and mechanics.</w:t>
            </w:r>
          </w:p>
          <w:p w:rsidR="002E4517" w:rsidRDefault="002E4517" w:rsidP="007F2D24">
            <w:pPr>
              <w:spacing w:after="0" w:line="240" w:lineRule="auto"/>
            </w:pPr>
          </w:p>
          <w:p w:rsidR="002E4517" w:rsidRPr="007F2D24" w:rsidRDefault="002E4517" w:rsidP="007F2D24">
            <w:pPr>
              <w:spacing w:after="0" w:line="240" w:lineRule="auto"/>
            </w:pPr>
          </w:p>
        </w:tc>
      </w:tr>
      <w:tr w:rsidR="004877C1" w:rsidRPr="007F2D24" w:rsidTr="007F2D24">
        <w:trPr>
          <w:trHeight w:val="2213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955536" w:rsidRPr="007F2D24" w:rsidRDefault="00955536" w:rsidP="007F2D24">
            <w:pPr>
              <w:spacing w:after="0" w:line="240" w:lineRule="auto"/>
            </w:pPr>
            <w:r w:rsidRPr="007F2D24">
              <w:t>My writing includes correct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7A2D2A" w:rsidP="007F2D24">
            <w:pPr>
              <w:spacing w:after="0" w:line="240" w:lineRule="auto"/>
            </w:pPr>
            <w:r>
              <w:t>Some of the words that I choose are helping create a formal voice for my piece.</w:t>
            </w:r>
            <w:r w:rsidR="00955536" w:rsidRPr="007F2D24">
              <w:t xml:space="preserve"> 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1F34BC" w:rsidRPr="007F2D24" w:rsidRDefault="004877C1" w:rsidP="007F2D24">
            <w:pPr>
              <w:spacing w:after="0" w:line="240" w:lineRule="auto"/>
            </w:pPr>
            <w:r w:rsidRPr="007F2D24">
              <w:t xml:space="preserve">My writing </w:t>
            </w:r>
            <w:r w:rsidR="001F34BC" w:rsidRPr="007F2D24">
              <w:t>is predictable. When I read it aloud, it sounds like a report.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Most of my sentences follow the same pattern.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4877C1" w:rsidRPr="007F2D24" w:rsidRDefault="002E4517" w:rsidP="007F2D24">
            <w:pPr>
              <w:spacing w:after="0" w:line="240" w:lineRule="auto"/>
            </w:pPr>
            <w:r>
              <w:t>I use some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DEVELOPING_____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includes some errors in spelling, punctuation, or mechanics. They don’t make it hard for my reader to understand what I am trying to say, though.</w:t>
            </w:r>
          </w:p>
        </w:tc>
      </w:tr>
      <w:tr w:rsidR="004877C1" w:rsidRPr="007F2D24" w:rsidTr="007F2D24">
        <w:trPr>
          <w:trHeight w:val="2685"/>
        </w:trPr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955536" w:rsidP="007F2D24">
            <w:pPr>
              <w:spacing w:after="0" w:line="240" w:lineRule="auto"/>
            </w:pPr>
            <w:r w:rsidRPr="007F2D24">
              <w:t>My writing includes misused words.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5103B1" w:rsidRPr="007F2D24" w:rsidRDefault="005103B1" w:rsidP="005103B1">
            <w:pPr>
              <w:spacing w:after="0" w:line="240" w:lineRule="auto"/>
            </w:pPr>
            <w:r>
              <w:t>I need to choose words that will help me create a formal voice.</w:t>
            </w:r>
          </w:p>
          <w:p w:rsidR="00955536" w:rsidRPr="007F2D24" w:rsidRDefault="00955536" w:rsidP="007F2D24">
            <w:pPr>
              <w:spacing w:after="0" w:line="240" w:lineRule="auto"/>
            </w:pP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  <w:rPr>
                <w:b/>
              </w:rPr>
            </w:pPr>
            <w:r w:rsidRPr="007F2D24">
              <w:rPr>
                <w:b/>
              </w:rPr>
              <w:t>BEGINNING_____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My writing is difficult to read and understand. This makes it hard to read aloud.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  <w:r w:rsidRPr="007F2D24">
              <w:t>I have a hard time telling where sentences start and stop.  There are fragments and run-ons.</w:t>
            </w: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1F34BC" w:rsidP="007F2D24">
            <w:pPr>
              <w:spacing w:after="0" w:line="240" w:lineRule="auto"/>
            </w:pPr>
          </w:p>
          <w:p w:rsidR="001F34BC" w:rsidRPr="007F2D24" w:rsidRDefault="002E4517" w:rsidP="007F2D24">
            <w:pPr>
              <w:spacing w:after="0" w:line="240" w:lineRule="auto"/>
            </w:pPr>
            <w:r>
              <w:t>I need to use transitions and transitional phrases.</w:t>
            </w:r>
          </w:p>
        </w:tc>
        <w:tc>
          <w:tcPr>
            <w:tcW w:w="4848" w:type="dxa"/>
            <w:shd w:val="clear" w:color="auto" w:fill="auto"/>
          </w:tcPr>
          <w:p w:rsidR="004877C1" w:rsidRPr="007F2D24" w:rsidRDefault="004877C1" w:rsidP="007F2D24">
            <w:pPr>
              <w:spacing w:after="0" w:line="240" w:lineRule="auto"/>
            </w:pPr>
            <w:r w:rsidRPr="007F2D24">
              <w:rPr>
                <w:b/>
              </w:rPr>
              <w:t>BEGINNING</w:t>
            </w:r>
            <w:r w:rsidRPr="007F2D24">
              <w:t>_____</w:t>
            </w:r>
          </w:p>
          <w:p w:rsidR="004877C1" w:rsidRPr="007F2D24" w:rsidRDefault="001F34BC" w:rsidP="007F2D24">
            <w:pPr>
              <w:spacing w:after="0" w:line="240" w:lineRule="auto"/>
            </w:pPr>
            <w:r w:rsidRPr="007F2D24">
              <w:t>Spelling, punctuation, or mechanics errors make it difficult for my reader to appreciate my message.</w:t>
            </w:r>
          </w:p>
          <w:p w:rsidR="004877C1" w:rsidRPr="007F2D24" w:rsidRDefault="004877C1" w:rsidP="007F2D24">
            <w:pPr>
              <w:spacing w:after="0" w:line="240" w:lineRule="auto"/>
            </w:pPr>
          </w:p>
        </w:tc>
      </w:tr>
    </w:tbl>
    <w:p w:rsidR="00530CA8" w:rsidRDefault="00530CA8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Default="002C20B9" w:rsidP="001F34BC">
      <w:pPr>
        <w:spacing w:after="0"/>
        <w:rPr>
          <w:b/>
        </w:rPr>
      </w:pPr>
    </w:p>
    <w:p w:rsidR="002C20B9" w:rsidRPr="001F34BC" w:rsidRDefault="002C20B9" w:rsidP="001F34BC">
      <w:pPr>
        <w:spacing w:after="0"/>
        <w:rPr>
          <w:b/>
        </w:rPr>
      </w:pPr>
      <w:bookmarkStart w:id="0" w:name="_GoBack"/>
      <w:bookmarkEnd w:id="0"/>
    </w:p>
    <w:sectPr w:rsidR="002C20B9" w:rsidRPr="001F34BC" w:rsidSect="00E44B87">
      <w:head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11" w:rsidRDefault="00497C11" w:rsidP="001F34BC">
      <w:pPr>
        <w:spacing w:after="0" w:line="240" w:lineRule="auto"/>
      </w:pPr>
      <w:r>
        <w:separator/>
      </w:r>
    </w:p>
  </w:endnote>
  <w:endnote w:type="continuationSeparator" w:id="0">
    <w:p w:rsidR="00497C11" w:rsidRDefault="00497C11" w:rsidP="001F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11" w:rsidRDefault="00497C11" w:rsidP="001F34BC">
      <w:pPr>
        <w:spacing w:after="0" w:line="240" w:lineRule="auto"/>
      </w:pPr>
      <w:r>
        <w:separator/>
      </w:r>
    </w:p>
  </w:footnote>
  <w:footnote w:type="continuationSeparator" w:id="0">
    <w:p w:rsidR="00497C11" w:rsidRDefault="00497C11" w:rsidP="001F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FE5" w:rsidRDefault="006D5FE5">
    <w:pPr>
      <w:pStyle w:val="Header"/>
    </w:pPr>
    <w:r>
      <w:t>DOCUMENT T-R</w:t>
    </w:r>
  </w:p>
  <w:p w:rsidR="006D5FE5" w:rsidRDefault="006D5FE5">
    <w:pPr>
      <w:pStyle w:val="Header"/>
    </w:pPr>
    <w:r>
      <w:t>W.3.2 a-d</w:t>
    </w:r>
  </w:p>
  <w:p w:rsidR="006D5FE5" w:rsidRDefault="006D5F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A5B"/>
    <w:multiLevelType w:val="hybridMultilevel"/>
    <w:tmpl w:val="ACA255EC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61D39"/>
    <w:multiLevelType w:val="hybridMultilevel"/>
    <w:tmpl w:val="79FE6616"/>
    <w:lvl w:ilvl="0" w:tplc="8E303E4C">
      <w:start w:val="1"/>
      <w:numFmt w:val="lowerLetter"/>
      <w:lvlText w:val="%1.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445063CC"/>
    <w:multiLevelType w:val="hybridMultilevel"/>
    <w:tmpl w:val="CDA24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5E161E"/>
    <w:multiLevelType w:val="hybridMultilevel"/>
    <w:tmpl w:val="3A94B7CE"/>
    <w:lvl w:ilvl="0" w:tplc="8B54BDD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03502"/>
    <w:multiLevelType w:val="hybridMultilevel"/>
    <w:tmpl w:val="B4944470"/>
    <w:lvl w:ilvl="0" w:tplc="8B54BDD8">
      <w:numFmt w:val="bullet"/>
      <w:lvlText w:val="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4517"/>
    <w:rsid w:val="000772B8"/>
    <w:rsid w:val="001F34BC"/>
    <w:rsid w:val="002A514A"/>
    <w:rsid w:val="002C20B9"/>
    <w:rsid w:val="002E4517"/>
    <w:rsid w:val="00300A3A"/>
    <w:rsid w:val="003173F2"/>
    <w:rsid w:val="00415A28"/>
    <w:rsid w:val="00417132"/>
    <w:rsid w:val="00444152"/>
    <w:rsid w:val="004877C1"/>
    <w:rsid w:val="00497C11"/>
    <w:rsid w:val="004A04F1"/>
    <w:rsid w:val="004A68CE"/>
    <w:rsid w:val="004B2A98"/>
    <w:rsid w:val="005103B1"/>
    <w:rsid w:val="00530CA8"/>
    <w:rsid w:val="005E4E45"/>
    <w:rsid w:val="006D5FE5"/>
    <w:rsid w:val="006F5D67"/>
    <w:rsid w:val="007A2D2A"/>
    <w:rsid w:val="007F2D24"/>
    <w:rsid w:val="007F52EF"/>
    <w:rsid w:val="008521C3"/>
    <w:rsid w:val="008C0ABA"/>
    <w:rsid w:val="00955536"/>
    <w:rsid w:val="00B141D6"/>
    <w:rsid w:val="00BA7466"/>
    <w:rsid w:val="00C93D91"/>
    <w:rsid w:val="00DA1B8C"/>
    <w:rsid w:val="00DB2966"/>
    <w:rsid w:val="00DE67F3"/>
    <w:rsid w:val="00E00951"/>
    <w:rsid w:val="00E3485C"/>
    <w:rsid w:val="00E44B87"/>
    <w:rsid w:val="00E8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4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1B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BC"/>
  </w:style>
  <w:style w:type="paragraph" w:styleId="Footer">
    <w:name w:val="footer"/>
    <w:basedOn w:val="Normal"/>
    <w:link w:val="FooterChar"/>
    <w:uiPriority w:val="99"/>
    <w:unhideWhenUsed/>
    <w:rsid w:val="001F3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4BC"/>
  </w:style>
  <w:style w:type="character" w:styleId="Hyperlink">
    <w:name w:val="Hyperlink"/>
    <w:uiPriority w:val="99"/>
    <w:unhideWhenUsed/>
    <w:rsid w:val="00C93D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C20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D5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stockman\Desktop\LkptAssessment%20Blueprints\GRADE4\LCSDGrade5RubricCCLS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LCSDGrade5RubricCCLS1</Template>
  <TotalTime>26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6</cp:revision>
  <cp:lastPrinted>2012-06-17T18:24:00Z</cp:lastPrinted>
  <dcterms:created xsi:type="dcterms:W3CDTF">2012-06-07T22:27:00Z</dcterms:created>
  <dcterms:modified xsi:type="dcterms:W3CDTF">2012-06-17T18:24:00Z</dcterms:modified>
</cp:coreProperties>
</file>